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FEFBB" w14:textId="0E2FDF17" w:rsidR="004C4359" w:rsidRPr="00F25496" w:rsidRDefault="004C4359" w:rsidP="004C43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C07ECA">
        <w:rPr>
          <w:b/>
          <w:i/>
          <w:noProof/>
          <w:sz w:val="28"/>
        </w:rPr>
        <w:t>1919</w:t>
      </w:r>
    </w:p>
    <w:p w14:paraId="54141131" w14:textId="35EC916E" w:rsidR="009B1A99" w:rsidRPr="00DA53A0" w:rsidRDefault="004C4359" w:rsidP="004C4359">
      <w:pPr>
        <w:pStyle w:val="a3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Online, 17 - 21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99475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BD2C5B" w:rsidRPr="00BD2C5B">
        <w:rPr>
          <w:rFonts w:ascii="Arial" w:hAnsi="Arial" w:cs="Arial"/>
          <w:b/>
          <w:bCs/>
        </w:rPr>
        <w:t>Reply LS on user consent for UE location sharing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54A53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BD2C5B">
        <w:rPr>
          <w:rFonts w:ascii="Arial" w:hAnsi="Arial" w:cs="Arial"/>
          <w:b/>
          <w:bCs/>
          <w:sz w:val="22"/>
          <w:szCs w:val="22"/>
        </w:rPr>
        <w:t>S6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</w:t>
      </w:r>
      <w:bookmarkEnd w:id="2"/>
      <w:r w:rsidR="00BD2C5B" w:rsidRPr="00BD2C5B">
        <w:rPr>
          <w:rFonts w:ascii="Arial" w:hAnsi="Arial" w:cs="Arial"/>
          <w:b/>
          <w:bCs/>
          <w:sz w:val="22"/>
          <w:szCs w:val="22"/>
        </w:rPr>
        <w:t>230351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="00BD2C5B" w:rsidRPr="00BD2C5B">
        <w:t xml:space="preserve"> </w:t>
      </w:r>
      <w:r w:rsidR="00BD2C5B" w:rsidRPr="00BD2C5B">
        <w:rPr>
          <w:rFonts w:ascii="Arial" w:hAnsi="Arial" w:cs="Arial"/>
          <w:b/>
          <w:bCs/>
          <w:sz w:val="22"/>
          <w:szCs w:val="22"/>
        </w:rPr>
        <w:t>LS on user consent for UE location sharing</w:t>
      </w:r>
    </w:p>
    <w:p w14:paraId="2C6E4D6E" w14:textId="7C9783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BD2C5B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66A594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2C5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64D23C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2C5B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705CF1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4AA05661" w:rsidR="0023416C" w:rsidRDefault="0023416C" w:rsidP="0023416C">
      <w:r>
        <w:t xml:space="preserve">SA3 would like to thank </w:t>
      </w:r>
      <w:r w:rsidR="00BD2C5B">
        <w:t>SA6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 xml:space="preserve">on the user consent </w:t>
      </w:r>
      <w:r w:rsidR="00BD2C5B" w:rsidRPr="00BD2C5B">
        <w:t xml:space="preserve">for UE location sharing </w:t>
      </w:r>
      <w:r>
        <w:t>(</w:t>
      </w:r>
      <w:r w:rsidR="00BD2C5B" w:rsidRPr="00BD2C5B">
        <w:t>S6-23035</w:t>
      </w:r>
      <w:r w:rsidR="00BD2C5B">
        <w:t>1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0CF46C29" w14:textId="72F62AAA" w:rsidR="00C748DD" w:rsidRDefault="005F734C" w:rsidP="00BE6B3D">
      <w:pPr>
        <w:rPr>
          <w:bCs/>
          <w:iCs/>
        </w:rPr>
      </w:pPr>
      <w:r>
        <w:rPr>
          <w:bCs/>
          <w:iCs/>
        </w:rPr>
        <w:t xml:space="preserve">User consent in application layer is out of 3GPP and cannot be shared with </w:t>
      </w:r>
      <w:r w:rsidR="00D266D8">
        <w:rPr>
          <w:bCs/>
          <w:iCs/>
        </w:rPr>
        <w:t xml:space="preserve">EEL in </w:t>
      </w:r>
      <w:r>
        <w:rPr>
          <w:bCs/>
          <w:iCs/>
        </w:rPr>
        <w:t>3GPP</w:t>
      </w:r>
      <w:r w:rsidR="006323F3">
        <w:rPr>
          <w:bCs/>
          <w:iCs/>
        </w:rPr>
        <w:t>.</w:t>
      </w:r>
    </w:p>
    <w:p w14:paraId="59C104B6" w14:textId="1959BDEA" w:rsidR="00F02899" w:rsidRDefault="00D008FA" w:rsidP="00BE6B3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hus</w:t>
      </w:r>
      <w:r>
        <w:rPr>
          <w:lang w:eastAsia="zh-CN"/>
        </w:rPr>
        <w:t xml:space="preserve">, </w:t>
      </w:r>
      <w:r w:rsidR="00837F50" w:rsidRPr="00837F50">
        <w:rPr>
          <w:lang w:eastAsia="zh-CN"/>
        </w:rPr>
        <w:t>the implicit assumption that user consent was obtained prior to application layer signalling of such</w:t>
      </w:r>
      <w:r w:rsidR="00C12823">
        <w:rPr>
          <w:lang w:eastAsia="zh-CN"/>
        </w:rPr>
        <w:t xml:space="preserve"> </w:t>
      </w:r>
      <w:r w:rsidR="00837F50" w:rsidRPr="00837F50">
        <w:rPr>
          <w:lang w:eastAsia="zh-CN"/>
        </w:rPr>
        <w:t>information to the AC</w:t>
      </w:r>
      <w:r>
        <w:rPr>
          <w:lang w:eastAsia="zh-CN"/>
        </w:rPr>
        <w:t xml:space="preserve"> is not applicable</w:t>
      </w:r>
      <w:r w:rsidR="00D266D8">
        <w:rPr>
          <w:lang w:eastAsia="zh-CN"/>
        </w:rPr>
        <w:t>.</w:t>
      </w:r>
    </w:p>
    <w:p w14:paraId="2F655CC4" w14:textId="4997A5D0" w:rsidR="00D266D8" w:rsidRDefault="00F02899" w:rsidP="00BE6B3D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reover, can SA6 elaborate more that why there is a need for EEC’s EEL signalling including the information received from an AC related to other UEs rather than resolve it between ACs at the application layer?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C348B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</w:t>
      </w:r>
      <w:r w:rsidR="00C07ECA">
        <w:rPr>
          <w:rFonts w:ascii="Arial" w:hAnsi="Arial" w:cs="Arial"/>
          <w:b/>
        </w:rPr>
        <w:t>6</w:t>
      </w:r>
      <w:bookmarkStart w:id="8" w:name="_GoBack"/>
      <w:bookmarkEnd w:id="8"/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027C529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C07ECA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B9B70D1" w14:textId="7392AB11" w:rsidR="004C4359" w:rsidRDefault="004C4359" w:rsidP="004C4359">
      <w:r>
        <w:t>SA3#111</w:t>
      </w:r>
      <w:r>
        <w:tab/>
        <w:t>22 - 26 May 2023</w:t>
      </w:r>
      <w:r>
        <w:tab/>
      </w:r>
      <w:r>
        <w:tab/>
        <w:t>Berlin (Germany)</w:t>
      </w:r>
    </w:p>
    <w:p w14:paraId="054FEDCB" w14:textId="6543C2BD" w:rsidR="006052AD" w:rsidRPr="00931AE2" w:rsidRDefault="004C4359" w:rsidP="004C4359">
      <w:pPr>
        <w:rPr>
          <w:lang w:val="es-ES"/>
        </w:rPr>
      </w:pPr>
      <w:r>
        <w:t>SA3#112</w:t>
      </w:r>
      <w:r>
        <w:tab/>
        <w:t>14 -18 August 2023</w:t>
      </w:r>
      <w:r>
        <w:tab/>
        <w:t>Goteborg (Sweden)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11F52" w14:textId="77777777" w:rsidR="001956A2" w:rsidRDefault="001956A2">
      <w:pPr>
        <w:spacing w:after="0"/>
      </w:pPr>
      <w:r>
        <w:separator/>
      </w:r>
    </w:p>
  </w:endnote>
  <w:endnote w:type="continuationSeparator" w:id="0">
    <w:p w14:paraId="21ABD17E" w14:textId="77777777" w:rsidR="001956A2" w:rsidRDefault="001956A2">
      <w:pPr>
        <w:spacing w:after="0"/>
      </w:pPr>
      <w:r>
        <w:continuationSeparator/>
      </w:r>
    </w:p>
  </w:endnote>
  <w:endnote w:type="continuationNotice" w:id="1">
    <w:p w14:paraId="60150993" w14:textId="77777777" w:rsidR="001956A2" w:rsidRDefault="001956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F36CC" w14:textId="77777777" w:rsidR="001956A2" w:rsidRDefault="001956A2">
      <w:pPr>
        <w:spacing w:after="0"/>
      </w:pPr>
      <w:r>
        <w:separator/>
      </w:r>
    </w:p>
  </w:footnote>
  <w:footnote w:type="continuationSeparator" w:id="0">
    <w:p w14:paraId="40FD1205" w14:textId="77777777" w:rsidR="001956A2" w:rsidRDefault="001956A2">
      <w:pPr>
        <w:spacing w:after="0"/>
      </w:pPr>
      <w:r>
        <w:continuationSeparator/>
      </w:r>
    </w:p>
  </w:footnote>
  <w:footnote w:type="continuationNotice" w:id="1">
    <w:p w14:paraId="3FC0EA95" w14:textId="77777777" w:rsidR="001956A2" w:rsidRDefault="001956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CF8"/>
    <w:rsid w:val="00010F6C"/>
    <w:rsid w:val="00015C9F"/>
    <w:rsid w:val="00017F23"/>
    <w:rsid w:val="00022AAC"/>
    <w:rsid w:val="00024056"/>
    <w:rsid w:val="00027226"/>
    <w:rsid w:val="0004711B"/>
    <w:rsid w:val="000506BD"/>
    <w:rsid w:val="00053340"/>
    <w:rsid w:val="00057C97"/>
    <w:rsid w:val="00076A0E"/>
    <w:rsid w:val="000B36BD"/>
    <w:rsid w:val="000F5F20"/>
    <w:rsid w:val="000F6242"/>
    <w:rsid w:val="00103FF1"/>
    <w:rsid w:val="001054B7"/>
    <w:rsid w:val="001458C5"/>
    <w:rsid w:val="00145F84"/>
    <w:rsid w:val="00151B01"/>
    <w:rsid w:val="00152F2F"/>
    <w:rsid w:val="001956A2"/>
    <w:rsid w:val="001961D5"/>
    <w:rsid w:val="00196B59"/>
    <w:rsid w:val="001A14F2"/>
    <w:rsid w:val="001B1DD9"/>
    <w:rsid w:val="001B346A"/>
    <w:rsid w:val="001B3A86"/>
    <w:rsid w:val="001B763F"/>
    <w:rsid w:val="001B7F1C"/>
    <w:rsid w:val="001F1392"/>
    <w:rsid w:val="001F21B6"/>
    <w:rsid w:val="001F6E22"/>
    <w:rsid w:val="002028EA"/>
    <w:rsid w:val="00220060"/>
    <w:rsid w:val="0022093F"/>
    <w:rsid w:val="00226381"/>
    <w:rsid w:val="00230279"/>
    <w:rsid w:val="0023416C"/>
    <w:rsid w:val="002473B2"/>
    <w:rsid w:val="0026289B"/>
    <w:rsid w:val="0026448D"/>
    <w:rsid w:val="00266A7E"/>
    <w:rsid w:val="00270C2A"/>
    <w:rsid w:val="002869FE"/>
    <w:rsid w:val="00291779"/>
    <w:rsid w:val="002B2130"/>
    <w:rsid w:val="002B786C"/>
    <w:rsid w:val="002C2E51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7721C"/>
    <w:rsid w:val="00381774"/>
    <w:rsid w:val="0038194A"/>
    <w:rsid w:val="00383545"/>
    <w:rsid w:val="003D4BAF"/>
    <w:rsid w:val="003E6346"/>
    <w:rsid w:val="003F5E20"/>
    <w:rsid w:val="003F770D"/>
    <w:rsid w:val="004008CF"/>
    <w:rsid w:val="00415F7D"/>
    <w:rsid w:val="00427E5C"/>
    <w:rsid w:val="00433500"/>
    <w:rsid w:val="00433F71"/>
    <w:rsid w:val="00440D43"/>
    <w:rsid w:val="0044154A"/>
    <w:rsid w:val="00470DF6"/>
    <w:rsid w:val="00477845"/>
    <w:rsid w:val="004C3994"/>
    <w:rsid w:val="004C4359"/>
    <w:rsid w:val="004D08B8"/>
    <w:rsid w:val="004D219B"/>
    <w:rsid w:val="004D4A83"/>
    <w:rsid w:val="004E3939"/>
    <w:rsid w:val="004E6BAD"/>
    <w:rsid w:val="004F14FE"/>
    <w:rsid w:val="004F631A"/>
    <w:rsid w:val="00526DDD"/>
    <w:rsid w:val="005374BB"/>
    <w:rsid w:val="0055565A"/>
    <w:rsid w:val="00584ADF"/>
    <w:rsid w:val="00593F16"/>
    <w:rsid w:val="005A2A0E"/>
    <w:rsid w:val="005B0066"/>
    <w:rsid w:val="005B4A59"/>
    <w:rsid w:val="005B5D15"/>
    <w:rsid w:val="005B6A29"/>
    <w:rsid w:val="005C20D2"/>
    <w:rsid w:val="005E7136"/>
    <w:rsid w:val="005F6568"/>
    <w:rsid w:val="005F734C"/>
    <w:rsid w:val="00602797"/>
    <w:rsid w:val="006052AD"/>
    <w:rsid w:val="006144A2"/>
    <w:rsid w:val="006244FC"/>
    <w:rsid w:val="006263D6"/>
    <w:rsid w:val="006323F3"/>
    <w:rsid w:val="00633A6D"/>
    <w:rsid w:val="006509FC"/>
    <w:rsid w:val="006613E2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26B65"/>
    <w:rsid w:val="00730666"/>
    <w:rsid w:val="007323A5"/>
    <w:rsid w:val="0073766B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7F50"/>
    <w:rsid w:val="00843CF8"/>
    <w:rsid w:val="00847D95"/>
    <w:rsid w:val="00856D36"/>
    <w:rsid w:val="00875B6E"/>
    <w:rsid w:val="00875BF2"/>
    <w:rsid w:val="0088252F"/>
    <w:rsid w:val="008836F7"/>
    <w:rsid w:val="00890B70"/>
    <w:rsid w:val="008D07FF"/>
    <w:rsid w:val="008D772F"/>
    <w:rsid w:val="008E3260"/>
    <w:rsid w:val="008F0DEB"/>
    <w:rsid w:val="008F715D"/>
    <w:rsid w:val="00914653"/>
    <w:rsid w:val="0091617F"/>
    <w:rsid w:val="00924744"/>
    <w:rsid w:val="00931AE2"/>
    <w:rsid w:val="00935AD9"/>
    <w:rsid w:val="00942393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3E66"/>
    <w:rsid w:val="009C5FC0"/>
    <w:rsid w:val="009F4A40"/>
    <w:rsid w:val="00A02409"/>
    <w:rsid w:val="00A115EC"/>
    <w:rsid w:val="00A31216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E1B3E"/>
    <w:rsid w:val="00AE1D20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7D60"/>
    <w:rsid w:val="00B97703"/>
    <w:rsid w:val="00BA3D66"/>
    <w:rsid w:val="00BA5AAB"/>
    <w:rsid w:val="00BC39E3"/>
    <w:rsid w:val="00BD2C5B"/>
    <w:rsid w:val="00BD41C2"/>
    <w:rsid w:val="00BD5C1F"/>
    <w:rsid w:val="00BD6114"/>
    <w:rsid w:val="00BE3AC6"/>
    <w:rsid w:val="00BE6B3D"/>
    <w:rsid w:val="00C07ECA"/>
    <w:rsid w:val="00C11E91"/>
    <w:rsid w:val="00C12823"/>
    <w:rsid w:val="00C176D5"/>
    <w:rsid w:val="00C32AFA"/>
    <w:rsid w:val="00C339C9"/>
    <w:rsid w:val="00C419DE"/>
    <w:rsid w:val="00C64A45"/>
    <w:rsid w:val="00C72ECB"/>
    <w:rsid w:val="00C748DD"/>
    <w:rsid w:val="00C80494"/>
    <w:rsid w:val="00CB0B9E"/>
    <w:rsid w:val="00CB1A03"/>
    <w:rsid w:val="00CB6345"/>
    <w:rsid w:val="00CC4579"/>
    <w:rsid w:val="00CC79C3"/>
    <w:rsid w:val="00CE53FF"/>
    <w:rsid w:val="00CF6087"/>
    <w:rsid w:val="00D008FA"/>
    <w:rsid w:val="00D25DBC"/>
    <w:rsid w:val="00D266D8"/>
    <w:rsid w:val="00D35D00"/>
    <w:rsid w:val="00D371C1"/>
    <w:rsid w:val="00D375B5"/>
    <w:rsid w:val="00D41420"/>
    <w:rsid w:val="00D52472"/>
    <w:rsid w:val="00D621E6"/>
    <w:rsid w:val="00D63C16"/>
    <w:rsid w:val="00D740B4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02899"/>
    <w:rsid w:val="00F151D0"/>
    <w:rsid w:val="00F25496"/>
    <w:rsid w:val="00F262DD"/>
    <w:rsid w:val="00F27542"/>
    <w:rsid w:val="00F555E9"/>
    <w:rsid w:val="00F663B2"/>
    <w:rsid w:val="00F66460"/>
    <w:rsid w:val="00F667CF"/>
    <w:rsid w:val="00F67BFB"/>
    <w:rsid w:val="00F72FA1"/>
    <w:rsid w:val="00F803BE"/>
    <w:rsid w:val="00F95295"/>
    <w:rsid w:val="00FB5A47"/>
    <w:rsid w:val="00FC6BBF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14</cp:revision>
  <cp:lastPrinted>2002-04-22T21:10:00Z</cp:lastPrinted>
  <dcterms:created xsi:type="dcterms:W3CDTF">2023-02-20T20:34:00Z</dcterms:created>
  <dcterms:modified xsi:type="dcterms:W3CDTF">2023-04-10T08:21:00Z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(3)s8/IUKzfxOT0D1ZcnK9edfiN7lHn/wuQscEEpIa5kJsm2oFhW6fSOLIKnHBgx9Lwk8TivtT7
o7mzZjRDT2K1GFxnpF64hNpV71VO4zvPNLju3tS9Oa5sqftQq7amY2vsUhofQoT6Pmht1O8a
3OLDN2h8wIOHAvEjjNaBDYCXnYROYr4WXz5dblFScdzXzmQEHzfLhWUQ7/tkurzGFCYtsuPk
0QjG3ozbcEOKnDbBYk</vt:lpwstr>
  </property>
  <property fmtid="{D5CDD505-2E9C-101B-9397-08002B2CF9AE}" pid="14" name="_2015_ms_pID_7253431">
    <vt:lpwstr>Z9v2QED5vIk010jC2DRkpvqnWRKnHkU395nRGpMuUhkv/8rp3SCMMJ
tr8hYzYb0WAado7Ifx1oqdEp2KXCn8nVqc0JQR/CR4Q6w3YWwd5uEuh6k5mKfnQIaKlEOKbP
Pryo/YTpO3I4b5rNSEmwp6QGpIafPO0xq0nca7rZkeP3CdP/Lu7yXH/oHXnOIeNuM4JbLGo0
3J+6VqAYyzRXV4DiTi3A6CZ0tUx/yNLzQYjd</vt:lpwstr>
  </property>
  <property fmtid="{D5CDD505-2E9C-101B-9397-08002B2CF9AE}" pid="15" name="_2015_ms_pID_7253432">
    <vt:lpwstr>pA==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1680666999</vt:lpwstr>
  </property>
</Properties>
</file>